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FB9" w:rsidRPr="008A7976" w:rsidRDefault="00264FB9" w:rsidP="00264FB9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William WARCOP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 (fl.1455)</w:t>
      </w:r>
    </w:p>
    <w:p w:rsidR="00264FB9" w:rsidRPr="008A7976" w:rsidRDefault="00264FB9" w:rsidP="00264FB9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Merchant.</w:t>
      </w:r>
      <w:proofErr w:type="gramEnd"/>
    </w:p>
    <w:p w:rsidR="00264FB9" w:rsidRPr="008A7976" w:rsidRDefault="00264FB9" w:rsidP="00264FB9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64FB9" w:rsidRPr="008A7976" w:rsidRDefault="00264FB9" w:rsidP="00264FB9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64FB9" w:rsidRPr="008A7976" w:rsidRDefault="00264FB9" w:rsidP="00264FB9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He became a Freeman by redemption.  (R.F.Y. p.175)</w:t>
      </w:r>
    </w:p>
    <w:p w:rsidR="00264FB9" w:rsidRPr="008A7976" w:rsidRDefault="00264FB9" w:rsidP="00264FB9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64FB9" w:rsidRPr="008A7976" w:rsidRDefault="00264FB9" w:rsidP="00264FB9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47068" w:rsidRPr="00C009D8" w:rsidRDefault="00264FB9" w:rsidP="00264FB9">
      <w:pPr>
        <w:pStyle w:val="NoSpacing"/>
      </w:pPr>
      <w:r w:rsidRPr="008A7976">
        <w:t>23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FB9" w:rsidRDefault="00264FB9" w:rsidP="00920DE3">
      <w:pPr>
        <w:spacing w:after="0" w:line="240" w:lineRule="auto"/>
      </w:pPr>
      <w:r>
        <w:separator/>
      </w:r>
    </w:p>
  </w:endnote>
  <w:endnote w:type="continuationSeparator" w:id="0">
    <w:p w:rsidR="00264FB9" w:rsidRDefault="00264F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FB9" w:rsidRDefault="00264FB9" w:rsidP="00920DE3">
      <w:pPr>
        <w:spacing w:after="0" w:line="240" w:lineRule="auto"/>
      </w:pPr>
      <w:r>
        <w:separator/>
      </w:r>
    </w:p>
  </w:footnote>
  <w:footnote w:type="continuationSeparator" w:id="0">
    <w:p w:rsidR="00264FB9" w:rsidRDefault="00264F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FB9"/>
    <w:rsid w:val="00120749"/>
    <w:rsid w:val="00264FB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64FB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64FB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2014-05-02T18:52:00Z</dcterms:created>
  <dcterms:modified xsi:type="dcterms:W3CDTF">2014-05-02T18:52:00Z</dcterms:modified>
</cp:coreProperties>
</file>